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A28" w:rsidRDefault="00307A28" w:rsidP="00307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KEBYLL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07A28" w:rsidRDefault="00307A28" w:rsidP="00307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Hatfield, Hertfordshire. Yeoman.</w:t>
      </w:r>
    </w:p>
    <w:p w:rsidR="00307A28" w:rsidRDefault="00307A28" w:rsidP="00307A28">
      <w:pPr>
        <w:rPr>
          <w:rFonts w:ascii="Times New Roman" w:hAnsi="Times New Roman" w:cs="Times New Roman"/>
        </w:rPr>
      </w:pPr>
    </w:p>
    <w:p w:rsidR="00307A28" w:rsidRDefault="00307A28" w:rsidP="00307A28">
      <w:pPr>
        <w:rPr>
          <w:rFonts w:ascii="Times New Roman" w:hAnsi="Times New Roman" w:cs="Times New Roman"/>
        </w:rPr>
      </w:pPr>
    </w:p>
    <w:p w:rsidR="00307A28" w:rsidRDefault="00307A28" w:rsidP="00307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Goodyere</w:t>
      </w:r>
      <w:proofErr w:type="spellEnd"/>
      <w:r>
        <w:rPr>
          <w:rFonts w:ascii="Times New Roman" w:hAnsi="Times New Roman" w:cs="Times New Roman"/>
        </w:rPr>
        <w:t>, senior(q.v.), brought a plaint of debt against him, Roger</w:t>
      </w:r>
    </w:p>
    <w:p w:rsidR="00307A28" w:rsidRDefault="00307A28" w:rsidP="00307A28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Kebyll</w:t>
      </w:r>
      <w:proofErr w:type="spellEnd"/>
      <w:r>
        <w:rPr>
          <w:rFonts w:ascii="Times New Roman" w:hAnsi="Times New Roman" w:cs="Times New Roman"/>
        </w:rPr>
        <w:t xml:space="preserve"> of Hatfield(q.v.), William </w:t>
      </w:r>
      <w:proofErr w:type="spellStart"/>
      <w:r>
        <w:rPr>
          <w:rFonts w:ascii="Times New Roman" w:hAnsi="Times New Roman" w:cs="Times New Roman"/>
        </w:rPr>
        <w:t>Hewet</w:t>
      </w:r>
      <w:proofErr w:type="spellEnd"/>
      <w:r>
        <w:rPr>
          <w:rFonts w:ascii="Times New Roman" w:hAnsi="Times New Roman" w:cs="Times New Roman"/>
        </w:rPr>
        <w:t xml:space="preserve"> of Sandridge(q.v.), John Martyn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Wynshep</w:t>
      </w:r>
      <w:proofErr w:type="spellEnd"/>
      <w:r>
        <w:rPr>
          <w:rFonts w:ascii="Times New Roman" w:hAnsi="Times New Roman" w:cs="Times New Roman"/>
        </w:rPr>
        <w:t xml:space="preserve"> of Edmonton, Middlesex(q.v.).</w:t>
      </w:r>
    </w:p>
    <w:p w:rsidR="00307A28" w:rsidRDefault="00307A28" w:rsidP="00307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467E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07A28" w:rsidRDefault="00307A28" w:rsidP="00307A28">
      <w:pPr>
        <w:rPr>
          <w:rFonts w:ascii="Times New Roman" w:hAnsi="Times New Roman" w:cs="Times New Roman"/>
        </w:rPr>
      </w:pPr>
    </w:p>
    <w:p w:rsidR="00307A28" w:rsidRDefault="00307A28" w:rsidP="00307A28">
      <w:pPr>
        <w:rPr>
          <w:rFonts w:ascii="Times New Roman" w:hAnsi="Times New Roman" w:cs="Times New Roman"/>
        </w:rPr>
      </w:pPr>
    </w:p>
    <w:p w:rsidR="00307A28" w:rsidRDefault="00307A28" w:rsidP="00307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2017</w:t>
      </w:r>
    </w:p>
    <w:p w:rsidR="006B2F86" w:rsidRPr="00E71FC3" w:rsidRDefault="00307A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A28" w:rsidRDefault="00307A28" w:rsidP="00E71FC3">
      <w:r>
        <w:separator/>
      </w:r>
    </w:p>
  </w:endnote>
  <w:endnote w:type="continuationSeparator" w:id="0">
    <w:p w:rsidR="00307A28" w:rsidRDefault="00307A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A28" w:rsidRDefault="00307A28" w:rsidP="00E71FC3">
      <w:r>
        <w:separator/>
      </w:r>
    </w:p>
  </w:footnote>
  <w:footnote w:type="continuationSeparator" w:id="0">
    <w:p w:rsidR="00307A28" w:rsidRDefault="00307A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A28"/>
    <w:rsid w:val="001A7C09"/>
    <w:rsid w:val="00307A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B31139-D0F1-4F35-B314-F1F64FD9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A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07A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2017-12-02T22:05:00Z</dcterms:created>
  <dcterms:modified xsi:type="dcterms:W3CDTF">2017-12-02T22:06:00Z</dcterms:modified>
</cp:coreProperties>
</file>